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3DFD" w:rsidRDefault="00D43DFD"/>
    <w:p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n-US"/>
        </w:rPr>
        <w:t xml:space="preserve"> </w:t>
      </w:r>
      <w:r w:rsidR="0000175D">
        <w:rPr>
          <w:color w:val="2E74B5"/>
          <w:sz w:val="26"/>
          <w:lang w:val="el-GR"/>
        </w:rPr>
        <w:t>Πίνακας Συμμόρφωσης</w:t>
      </w:r>
      <w:r w:rsidRPr="008D329F">
        <w:rPr>
          <w:color w:val="2E74B5"/>
          <w:sz w:val="26"/>
          <w:lang w:val="el-GR"/>
        </w:rPr>
        <w:t>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8D329F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8D329F" w:rsidRPr="008D329F" w:rsidRDefault="008D329F" w:rsidP="00802AD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ΕΙΔΟΣ </w:t>
            </w:r>
            <w:proofErr w:type="spellStart"/>
            <w:r w:rsidR="00802ADE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Φυτοδοχεία</w:t>
            </w:r>
            <w:proofErr w:type="spellEnd"/>
            <w:r w:rsidR="00A834DD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proofErr w:type="spellStart"/>
            <w:r w:rsidR="00A834DD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πολυουρεθάνης</w:t>
            </w:r>
            <w:proofErr w:type="spellEnd"/>
          </w:p>
        </w:tc>
      </w:tr>
      <w:tr w:rsidR="008D329F" w:rsidRPr="008D329F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8D329F" w:rsidRDefault="00802ADE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02ADE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Φυτοδοχείο</w:t>
            </w:r>
            <w:proofErr w:type="spellEnd"/>
            <w:r w:rsidRPr="00802ADE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στρογγυλό φυτωρίου από μαλακή </w:t>
            </w:r>
            <w:proofErr w:type="spellStart"/>
            <w:r w:rsidRPr="00802ADE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πολυουρεθάνη</w:t>
            </w:r>
            <w:proofErr w:type="spellEnd"/>
            <w:r w:rsidRPr="00802ADE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5 L (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διαστάσεις </w:t>
            </w:r>
            <w:r w:rsidRPr="00802ADE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20 x 20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x</w:t>
            </w:r>
            <w:r w:rsidRPr="00802ADE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25 </w:t>
            </w:r>
            <w:proofErr w:type="spellStart"/>
            <w:r w:rsidRPr="00802ADE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cm</w:t>
            </w:r>
            <w:proofErr w:type="spellEnd"/>
            <w:r w:rsidRPr="00802ADE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)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00175D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00175D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26</w:t>
            </w:r>
            <w:bookmarkStart w:id="0" w:name="_GoBack"/>
            <w:bookmarkEnd w:id="0"/>
            <w:r w:rsidR="00802ADE">
              <w:rPr>
                <w:rFonts w:ascii="Tahoma" w:hAnsi="Tahoma" w:cs="Tahoma"/>
                <w:sz w:val="18"/>
                <w:szCs w:val="18"/>
                <w:lang w:val="el-GR" w:eastAsia="el-GR"/>
              </w:rPr>
              <w:t>0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C81"/>
    <w:rsid w:val="0000175D"/>
    <w:rsid w:val="00066F06"/>
    <w:rsid w:val="000E333F"/>
    <w:rsid w:val="00115F5C"/>
    <w:rsid w:val="0024151E"/>
    <w:rsid w:val="002C5B52"/>
    <w:rsid w:val="007C3968"/>
    <w:rsid w:val="00802ADE"/>
    <w:rsid w:val="008D329F"/>
    <w:rsid w:val="009A6F68"/>
    <w:rsid w:val="00A834DD"/>
    <w:rsid w:val="00C04700"/>
    <w:rsid w:val="00D43DFD"/>
    <w:rsid w:val="00F14BB0"/>
    <w:rsid w:val="00F5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C63F6B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B2E2BD0A</Template>
  <TotalTime>1</TotalTime>
  <Pages>1</Pages>
  <Words>46</Words>
  <Characters>252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4</cp:revision>
  <dcterms:created xsi:type="dcterms:W3CDTF">2025-10-03T08:10:00Z</dcterms:created>
  <dcterms:modified xsi:type="dcterms:W3CDTF">2025-11-20T20:46:00Z</dcterms:modified>
</cp:coreProperties>
</file>